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54003C">
      <w:pPr>
        <w:spacing w:line="276" w:lineRule="auto"/>
        <w:rPr>
          <w:rFonts w:cs="Arial"/>
        </w:rPr>
      </w:pPr>
    </w:p>
    <w:p w14:paraId="72DD6485" w14:textId="36E0B7F9" w:rsidR="007E68F6" w:rsidRDefault="007E68F6" w:rsidP="0054003C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</w:r>
      <w:r w:rsidR="00914DEC">
        <w:rPr>
          <w:rFonts w:cs="Arial"/>
        </w:rPr>
        <w:tab/>
      </w:r>
      <w:r>
        <w:rPr>
          <w:rFonts w:cs="Arial"/>
        </w:rPr>
        <w:t>4301-</w:t>
      </w:r>
      <w:r w:rsidR="002971AE">
        <w:rPr>
          <w:rFonts w:cs="Arial"/>
        </w:rPr>
        <w:t>00</w:t>
      </w:r>
      <w:r w:rsidR="00527C55">
        <w:rPr>
          <w:rFonts w:cs="Arial"/>
        </w:rPr>
        <w:t>03/2026</w:t>
      </w:r>
    </w:p>
    <w:p w14:paraId="58152902" w14:textId="39753D03" w:rsidR="003804FF" w:rsidRDefault="007E68F6" w:rsidP="0054003C">
      <w:pPr>
        <w:spacing w:line="276" w:lineRule="auto"/>
        <w:jc w:val="both"/>
        <w:rPr>
          <w:rFonts w:cs="Arial"/>
        </w:rPr>
      </w:pPr>
      <w:r>
        <w:rPr>
          <w:rFonts w:cs="Arial"/>
        </w:rPr>
        <w:t>JN BR:</w:t>
      </w:r>
      <w:r w:rsidR="00914DEC">
        <w:rPr>
          <w:rFonts w:cs="Arial"/>
        </w:rPr>
        <w:t xml:space="preserve"> </w:t>
      </w:r>
      <w:r w:rsidR="00866BF8">
        <w:rPr>
          <w:rFonts w:cs="Arial"/>
        </w:rPr>
        <w:t xml:space="preserve">      </w:t>
      </w:r>
      <w:r>
        <w:rPr>
          <w:rFonts w:cs="Arial"/>
        </w:rPr>
        <w:t>202</w:t>
      </w:r>
      <w:r w:rsidR="00527C55">
        <w:rPr>
          <w:rFonts w:cs="Arial"/>
        </w:rPr>
        <w:t>6-106</w:t>
      </w:r>
    </w:p>
    <w:p w14:paraId="0C836CE3" w14:textId="7C1FE95C" w:rsidR="001F0BA2" w:rsidRPr="001F0BA2" w:rsidRDefault="001F0BA2" w:rsidP="0054003C">
      <w:pPr>
        <w:spacing w:before="120" w:line="276" w:lineRule="auto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622E9CD7" w14:textId="1815ED0D" w:rsidR="4C8277C6" w:rsidRDefault="4C8277C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59DA43BA" w14:textId="59E106F8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34CE144E" w14:textId="667ED125" w:rsidR="001F0BA2" w:rsidRP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75BB13B6" w:rsidR="001F0BA2" w:rsidRDefault="001F0BA2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24F02082" w14:textId="30E29B88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0075708D" w14:textId="77777777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2A4737EA" w14:textId="1D9BF247" w:rsidR="00A07706" w:rsidRPr="00D160EA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160EA">
        <w:rPr>
          <w:rFonts w:ascii="Arial" w:hAnsi="Arial" w:cs="Arial"/>
          <w:b/>
        </w:rPr>
        <w:t>Razlog za izključitev iz 5k člena UREDBE SVETA (EU) 2022/576</w:t>
      </w:r>
      <w:r w:rsidR="00685DFC">
        <w:rPr>
          <w:rFonts w:ascii="Arial" w:hAnsi="Arial" w:cs="Arial"/>
          <w:b/>
        </w:rPr>
        <w:t>:</w:t>
      </w:r>
    </w:p>
    <w:p w14:paraId="0938E3AD" w14:textId="77777777" w:rsidR="00A07706" w:rsidRPr="00AC427E" w:rsidRDefault="00A07706" w:rsidP="0054003C">
      <w:pPr>
        <w:pStyle w:val="Odstavekseznama"/>
        <w:ind w:left="360"/>
        <w:rPr>
          <w:rFonts w:ascii="Arial" w:hAnsi="Arial" w:cs="Arial"/>
          <w:b/>
        </w:rPr>
      </w:pPr>
      <w:r w:rsidRPr="00AC427E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6832B41" w14:textId="77777777" w:rsidR="00A07706" w:rsidRPr="00AC427E" w:rsidRDefault="00A07706" w:rsidP="0054003C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ruskim državljanom ali fizičnim ali pravnim osebam, subjektom ali organom s sedežem v Rusiji;</w:t>
      </w:r>
    </w:p>
    <w:p w14:paraId="511F3A6C" w14:textId="77777777" w:rsidR="00A07706" w:rsidRPr="00AC427E" w:rsidRDefault="00A07706" w:rsidP="0054003C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6112AF6" w14:textId="77777777" w:rsidR="00A07706" w:rsidRPr="00AC427E" w:rsidRDefault="00A07706" w:rsidP="0054003C">
      <w:pPr>
        <w:pStyle w:val="Odstavekseznama"/>
        <w:numPr>
          <w:ilvl w:val="0"/>
          <w:numId w:val="16"/>
        </w:numPr>
        <w:tabs>
          <w:tab w:val="left" w:pos="142"/>
        </w:tabs>
        <w:rPr>
          <w:rFonts w:ascii="Arial" w:hAnsi="Arial" w:cs="Arial"/>
        </w:rPr>
      </w:pPr>
      <w:r w:rsidRPr="00AC427E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BA9DE28" w14:textId="77777777" w:rsidR="00A07706" w:rsidRDefault="00A07706" w:rsidP="0054003C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  <w:r w:rsidRPr="00AC427E">
        <w:rPr>
          <w:rFonts w:cs="Arial"/>
        </w:rPr>
        <w:t>in potrjujemo, da pri nas ne obstaja nobeden izmed zgoraj navedenih razlogov za prepoved dodeljevanja naročila.</w:t>
      </w:r>
    </w:p>
    <w:p w14:paraId="4EBC869D" w14:textId="77777777" w:rsidR="00A07706" w:rsidRPr="00AC427E" w:rsidRDefault="00A07706" w:rsidP="0054003C">
      <w:pPr>
        <w:tabs>
          <w:tab w:val="left" w:pos="142"/>
        </w:tabs>
        <w:spacing w:line="276" w:lineRule="auto"/>
        <w:ind w:left="360"/>
        <w:jc w:val="both"/>
        <w:rPr>
          <w:rFonts w:cs="Arial"/>
        </w:rPr>
      </w:pPr>
    </w:p>
    <w:p w14:paraId="318505F5" w14:textId="02AA5C19" w:rsidR="00A07706" w:rsidRPr="00AC427E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AC427E">
        <w:rPr>
          <w:rFonts w:ascii="Arial" w:hAnsi="Arial" w:cs="Arial"/>
          <w:b/>
        </w:rPr>
        <w:t>Bonitetna ocena</w:t>
      </w:r>
      <w:r w:rsidR="00685DFC">
        <w:rPr>
          <w:rFonts w:ascii="Arial" w:hAnsi="Arial" w:cs="Arial"/>
          <w:b/>
        </w:rPr>
        <w:t>:</w:t>
      </w:r>
    </w:p>
    <w:p w14:paraId="5742686F" w14:textId="051F8B51" w:rsidR="00A07706" w:rsidRPr="00AC427E" w:rsidRDefault="00A07706" w:rsidP="0054003C">
      <w:pPr>
        <w:spacing w:line="276" w:lineRule="auto"/>
        <w:ind w:left="360"/>
        <w:jc w:val="both"/>
        <w:rPr>
          <w:rFonts w:cs="Arial"/>
        </w:rPr>
      </w:pPr>
      <w:r w:rsidRPr="00AC427E">
        <w:rPr>
          <w:rFonts w:cs="Arial"/>
        </w:rPr>
        <w:t xml:space="preserve">Izjavljamo, da imamo ustrezno (tekočo, veljavno) bonitetno oceno enega izmed naslednjih kreditnih agencij: </w:t>
      </w:r>
      <w:r w:rsidR="0056616D">
        <w:rPr>
          <w:rFonts w:cs="Arial"/>
        </w:rPr>
        <w:t>D</w:t>
      </w:r>
      <w:r w:rsidR="0056616D" w:rsidRPr="00B61F80">
        <w:rPr>
          <w:rFonts w:cs="Arial"/>
        </w:rPr>
        <w:t>&amp;B B</w:t>
      </w:r>
      <w:r w:rsidR="0056616D">
        <w:rPr>
          <w:rFonts w:cs="Arial"/>
        </w:rPr>
        <w:t>,</w:t>
      </w:r>
      <w:r w:rsidR="0056616D" w:rsidRPr="00AC427E">
        <w:rPr>
          <w:rFonts w:cs="Arial"/>
        </w:rPr>
        <w:t xml:space="preserve"> </w:t>
      </w:r>
      <w:r w:rsidRPr="00AC427E">
        <w:rPr>
          <w:rFonts w:cs="Arial"/>
        </w:rPr>
        <w:t>AJPES SB</w:t>
      </w:r>
      <w:r>
        <w:rPr>
          <w:rFonts w:cs="Arial"/>
        </w:rPr>
        <w:t>5</w:t>
      </w:r>
      <w:r w:rsidRPr="00AC427E">
        <w:rPr>
          <w:rFonts w:cs="Arial"/>
        </w:rPr>
        <w:t xml:space="preserve"> ali </w:t>
      </w:r>
      <w:proofErr w:type="spellStart"/>
      <w:r w:rsidRPr="00AC427E">
        <w:rPr>
          <w:rFonts w:cs="Arial"/>
        </w:rPr>
        <w:t>Moody's</w:t>
      </w:r>
      <w:proofErr w:type="spellEnd"/>
      <w:r w:rsidRPr="00AC427E">
        <w:rPr>
          <w:rFonts w:cs="Arial"/>
        </w:rPr>
        <w:t xml:space="preserve"> Ba ali S&amp;P BB ali </w:t>
      </w:r>
      <w:proofErr w:type="spellStart"/>
      <w:r w:rsidRPr="00AC427E">
        <w:rPr>
          <w:rFonts w:cs="Arial"/>
        </w:rPr>
        <w:t>Fitch</w:t>
      </w:r>
      <w:proofErr w:type="spellEnd"/>
      <w:r w:rsidRPr="00AC427E">
        <w:rPr>
          <w:rFonts w:cs="Arial"/>
        </w:rPr>
        <w:t xml:space="preserve"> BB</w:t>
      </w:r>
      <w:r w:rsidRPr="00B61F80">
        <w:rPr>
          <w:rFonts w:cs="Arial"/>
        </w:rPr>
        <w:t xml:space="preserve">, skladno </w:t>
      </w:r>
      <w:r w:rsidR="00AE44B4">
        <w:rPr>
          <w:rFonts w:cs="Arial"/>
        </w:rPr>
        <w:t xml:space="preserve"> z</w:t>
      </w:r>
      <w:r w:rsidRPr="00AC427E">
        <w:rPr>
          <w:rFonts w:cs="Arial"/>
        </w:rPr>
        <w:t xml:space="preserve"> </w:t>
      </w:r>
      <w:r w:rsidR="00AE44B4" w:rsidRPr="00AC427E">
        <w:rPr>
          <w:rFonts w:cs="Arial"/>
        </w:rPr>
        <w:t>obrazc</w:t>
      </w:r>
      <w:r w:rsidR="00AE44B4">
        <w:rPr>
          <w:rFonts w:cs="Arial"/>
        </w:rPr>
        <w:t>em</w:t>
      </w:r>
      <w:r w:rsidR="00AE44B4" w:rsidRPr="00AC427E">
        <w:rPr>
          <w:rFonts w:cs="Arial"/>
        </w:rPr>
        <w:t xml:space="preserve"> </w:t>
      </w:r>
      <w:r w:rsidRPr="00AC427E">
        <w:rPr>
          <w:rFonts w:cs="Arial"/>
        </w:rPr>
        <w:t xml:space="preserve">OBR – 2.06 (Pogoji za ugotavljanje sposobnosti in usposobljenosti ponudnika). </w:t>
      </w:r>
    </w:p>
    <w:p w14:paraId="29AD61C3" w14:textId="4E9353A1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129DDB89" w14:textId="5C9BD770" w:rsidR="00A07706" w:rsidRPr="00DA1A30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DA1A30">
        <w:rPr>
          <w:rFonts w:ascii="Arial" w:hAnsi="Arial" w:cs="Arial"/>
          <w:b/>
        </w:rPr>
        <w:t xml:space="preserve">ehnična sposobnost – </w:t>
      </w:r>
      <w:r>
        <w:rPr>
          <w:rFonts w:ascii="Arial" w:hAnsi="Arial" w:cs="Arial"/>
          <w:b/>
        </w:rPr>
        <w:t>skladiščenje blaga</w:t>
      </w:r>
      <w:r w:rsidR="00685DFC">
        <w:rPr>
          <w:rFonts w:ascii="Arial" w:hAnsi="Arial" w:cs="Arial"/>
          <w:b/>
        </w:rPr>
        <w:t>:</w:t>
      </w:r>
    </w:p>
    <w:p w14:paraId="4CFBE286" w14:textId="77777777" w:rsidR="00A07706" w:rsidRDefault="00A07706" w:rsidP="0054003C">
      <w:pPr>
        <w:spacing w:line="276" w:lineRule="auto"/>
        <w:ind w:left="360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>
        <w:rPr>
          <w:rFonts w:cs="Arial"/>
        </w:rPr>
        <w:t>blaga, ki je predmet tega naročila</w:t>
      </w:r>
      <w:r w:rsidRPr="00DA1A30">
        <w:rPr>
          <w:rFonts w:cs="Arial"/>
        </w:rPr>
        <w:t xml:space="preserve">, locirano na območju Republike Slovenije in je </w:t>
      </w:r>
      <w:r>
        <w:rPr>
          <w:rFonts w:cs="Arial"/>
        </w:rPr>
        <w:t xml:space="preserve">oz. bo </w:t>
      </w:r>
      <w:r w:rsidRPr="00DA1A30">
        <w:rPr>
          <w:rFonts w:cs="Arial"/>
        </w:rPr>
        <w:t>ves čas</w:t>
      </w:r>
      <w:r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1FD7E271" w14:textId="77777777" w:rsidR="00B94055" w:rsidRDefault="00B94055" w:rsidP="0054003C">
      <w:pPr>
        <w:spacing w:line="276" w:lineRule="auto"/>
        <w:ind w:left="360"/>
        <w:jc w:val="both"/>
        <w:rPr>
          <w:rFonts w:cs="Arial"/>
        </w:rPr>
      </w:pPr>
    </w:p>
    <w:p w14:paraId="769EA424" w14:textId="77777777" w:rsidR="00B94055" w:rsidRPr="00DA1A30" w:rsidRDefault="00B94055" w:rsidP="00B94055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  <w:r>
        <w:rPr>
          <w:rFonts w:ascii="Arial" w:hAnsi="Arial" w:cs="Arial"/>
          <w:b/>
        </w:rPr>
        <w:t>:</w:t>
      </w:r>
    </w:p>
    <w:p w14:paraId="3F0BFBC1" w14:textId="77777777" w:rsidR="00B94055" w:rsidRPr="00DA1A30" w:rsidRDefault="00B94055" w:rsidP="00B94055">
      <w:pPr>
        <w:pStyle w:val="Telobesedila2"/>
        <w:spacing w:after="0" w:line="276" w:lineRule="auto"/>
        <w:ind w:left="360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določili, navedenimi v osnutku pogodbe (</w:t>
      </w:r>
      <w:r w:rsidRPr="00B94055">
        <w:rPr>
          <w:rFonts w:cs="Arial"/>
        </w:rPr>
        <w:t>obrazec OBR – 2.17.2),</w:t>
      </w:r>
      <w:r w:rsidRPr="00DA1A30">
        <w:rPr>
          <w:rFonts w:cs="Arial"/>
        </w:rPr>
        <w:t xml:space="preserve"> predložili naročniku zahtevano zavarovalno dokumentacijo. </w:t>
      </w:r>
    </w:p>
    <w:p w14:paraId="23721B0B" w14:textId="3B4A0BED" w:rsidR="00B94055" w:rsidRPr="00DA1A30" w:rsidRDefault="00E65B33" w:rsidP="00385FB0">
      <w:pPr>
        <w:rPr>
          <w:rFonts w:cs="Arial"/>
        </w:rPr>
      </w:pPr>
      <w:r>
        <w:rPr>
          <w:rFonts w:cs="Arial"/>
        </w:rPr>
        <w:br w:type="page"/>
      </w:r>
    </w:p>
    <w:p w14:paraId="04FC1F4F" w14:textId="5749C8AE" w:rsidR="00A07706" w:rsidRDefault="00A07706" w:rsidP="0054003C">
      <w:pPr>
        <w:tabs>
          <w:tab w:val="left" w:pos="1083"/>
        </w:tabs>
        <w:spacing w:line="276" w:lineRule="auto"/>
        <w:rPr>
          <w:rFonts w:cs="Arial"/>
        </w:rPr>
      </w:pPr>
    </w:p>
    <w:p w14:paraId="7B8C3DD8" w14:textId="77777777" w:rsidR="00A07706" w:rsidRPr="00AC427E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bookmarkStart w:id="0" w:name="_Hlk203563661"/>
      <w:r>
        <w:rPr>
          <w:rFonts w:ascii="Arial" w:hAnsi="Arial" w:cs="Arial"/>
          <w:b/>
        </w:rPr>
        <w:t>E</w:t>
      </w:r>
      <w:r w:rsidRPr="00AC427E">
        <w:rPr>
          <w:rFonts w:ascii="Arial" w:hAnsi="Arial" w:cs="Arial"/>
          <w:b/>
        </w:rPr>
        <w:t>konomski in finančni položaj:</w:t>
      </w:r>
    </w:p>
    <w:p w14:paraId="4E2D76A9" w14:textId="77777777" w:rsidR="00A07706" w:rsidRPr="00AC427E" w:rsidRDefault="00A07706" w:rsidP="0054003C">
      <w:pPr>
        <w:pStyle w:val="Odstavekseznama"/>
        <w:widowControl w:val="0"/>
        <w:ind w:left="357"/>
        <w:rPr>
          <w:rFonts w:ascii="Arial" w:hAnsi="Arial" w:cs="Arial"/>
          <w:shd w:val="clear" w:color="auto" w:fill="FFFFFF"/>
        </w:rPr>
      </w:pPr>
      <w:r w:rsidRPr="00AC427E">
        <w:rPr>
          <w:rFonts w:ascii="Arial" w:hAnsi="Arial" w:cs="Arial"/>
          <w:shd w:val="clear" w:color="auto" w:fill="FFFFFF"/>
        </w:rPr>
        <w:t>Izjavljamo, da na dan oddaje ponudbe nimamo blokiranega transakcijskega računa in da v obdobju zadnjih 180 dni pred rokom za oddajo ponudb nismo imeli nobenega transakcijskega računa blokiranega več kot 20 zaporednih dni.</w:t>
      </w:r>
    </w:p>
    <w:bookmarkEnd w:id="0"/>
    <w:p w14:paraId="412E2083" w14:textId="77777777" w:rsidR="00A07706" w:rsidRDefault="00A07706" w:rsidP="0054003C">
      <w:pPr>
        <w:spacing w:line="276" w:lineRule="auto"/>
        <w:jc w:val="both"/>
        <w:rPr>
          <w:rFonts w:cs="Arial"/>
        </w:rPr>
      </w:pPr>
    </w:p>
    <w:p w14:paraId="21A229BE" w14:textId="77777777" w:rsidR="00A07706" w:rsidRPr="00EA1633" w:rsidRDefault="00A07706" w:rsidP="0054003C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A1633">
        <w:rPr>
          <w:rFonts w:ascii="Arial" w:hAnsi="Arial" w:cs="Arial"/>
          <w:b/>
        </w:rPr>
        <w:t>zjava – drugo:</w:t>
      </w:r>
    </w:p>
    <w:p w14:paraId="15DAC933" w14:textId="77777777" w:rsidR="00001847" w:rsidRDefault="00A07706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5275CFC9" w14:textId="77777777" w:rsidR="00001847" w:rsidRDefault="00001847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4EB0D411" w14:textId="77777777" w:rsidR="00001847" w:rsidRDefault="00001847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652823EE" w14:textId="617E8B3F" w:rsidR="00A07706" w:rsidRDefault="00A07706" w:rsidP="0054003C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  <w:r w:rsidRPr="00EA1633">
        <w:rPr>
          <w:rFonts w:cs="Arial"/>
        </w:rPr>
        <w:t>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44A4F9B3" w14:textId="77777777" w:rsidR="00843BF0" w:rsidRPr="00843BF0" w:rsidRDefault="00843BF0" w:rsidP="00843BF0">
      <w:pPr>
        <w:tabs>
          <w:tab w:val="left" w:pos="567"/>
        </w:tabs>
        <w:spacing w:line="276" w:lineRule="auto"/>
        <w:ind w:left="426"/>
        <w:jc w:val="both"/>
        <w:rPr>
          <w:rFonts w:cs="Arial"/>
        </w:rPr>
      </w:pPr>
    </w:p>
    <w:p w14:paraId="6B93D00C" w14:textId="77777777" w:rsidR="004463A8" w:rsidRPr="00EA1633" w:rsidRDefault="004463A8" w:rsidP="00001847">
      <w:pPr>
        <w:tabs>
          <w:tab w:val="left" w:pos="567"/>
        </w:tabs>
        <w:spacing w:line="276" w:lineRule="auto"/>
        <w:jc w:val="both"/>
        <w:rPr>
          <w:rFonts w:cs="Arial"/>
        </w:rPr>
      </w:pPr>
    </w:p>
    <w:p w14:paraId="0BC1B895" w14:textId="77777777" w:rsidR="009C2E9E" w:rsidRPr="00A90BAF" w:rsidRDefault="009C2E9E" w:rsidP="0054003C">
      <w:pPr>
        <w:spacing w:line="276" w:lineRule="auto"/>
        <w:rPr>
          <w:rFonts w:cs="Arial"/>
          <w:b/>
        </w:rPr>
      </w:pPr>
    </w:p>
    <w:p w14:paraId="283CA591" w14:textId="11E379F1" w:rsidR="00A7320A" w:rsidRDefault="00A7320A" w:rsidP="0054003C">
      <w:pPr>
        <w:spacing w:line="276" w:lineRule="auto"/>
        <w:jc w:val="both"/>
        <w:rPr>
          <w:rFonts w:cs="Arial"/>
        </w:rPr>
      </w:pPr>
    </w:p>
    <w:p w14:paraId="5EC9D8AF" w14:textId="539D98A5" w:rsidR="00A7320A" w:rsidRDefault="00A7320A" w:rsidP="0054003C">
      <w:pPr>
        <w:spacing w:line="276" w:lineRule="auto"/>
        <w:jc w:val="both"/>
        <w:rPr>
          <w:rFonts w:cs="Arial"/>
        </w:rPr>
      </w:pPr>
    </w:p>
    <w:p w14:paraId="5FF5C87C" w14:textId="77777777" w:rsidR="00A7320A" w:rsidRDefault="00A7320A" w:rsidP="0054003C">
      <w:pPr>
        <w:spacing w:line="276" w:lineRule="auto"/>
        <w:jc w:val="both"/>
        <w:rPr>
          <w:rFonts w:cs="Arial"/>
        </w:rPr>
      </w:pPr>
    </w:p>
    <w:p w14:paraId="07FAF766" w14:textId="77777777" w:rsidR="00D57EE7" w:rsidRDefault="00D57EE7" w:rsidP="0054003C">
      <w:pPr>
        <w:spacing w:line="276" w:lineRule="auto"/>
        <w:jc w:val="both"/>
        <w:rPr>
          <w:rFonts w:cs="Arial"/>
        </w:rPr>
      </w:pPr>
    </w:p>
    <w:p w14:paraId="41F1C6AB" w14:textId="77777777" w:rsidR="00D57EE7" w:rsidRDefault="00D57EE7" w:rsidP="0054003C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54003C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54003C">
      <w:pPr>
        <w:spacing w:line="276" w:lineRule="auto"/>
        <w:rPr>
          <w:rFonts w:cs="Arial"/>
          <w:i/>
        </w:rPr>
      </w:pPr>
    </w:p>
    <w:p w14:paraId="2A5FA442" w14:textId="6735794E" w:rsidR="00A7320A" w:rsidRDefault="00A7320A" w:rsidP="0054003C">
      <w:pPr>
        <w:spacing w:line="276" w:lineRule="auto"/>
        <w:rPr>
          <w:rFonts w:cs="Arial"/>
          <w:i/>
        </w:rPr>
      </w:pPr>
    </w:p>
    <w:p w14:paraId="097B986E" w14:textId="0249D124" w:rsidR="00A7320A" w:rsidRDefault="00A7320A" w:rsidP="0054003C">
      <w:pPr>
        <w:spacing w:line="276" w:lineRule="auto"/>
        <w:rPr>
          <w:rFonts w:cs="Arial"/>
          <w:i/>
        </w:rPr>
      </w:pPr>
    </w:p>
    <w:p w14:paraId="64E8F7C4" w14:textId="28B278EE" w:rsidR="00A7320A" w:rsidRDefault="00A7320A" w:rsidP="0054003C">
      <w:pPr>
        <w:spacing w:line="276" w:lineRule="auto"/>
        <w:rPr>
          <w:rFonts w:cs="Arial"/>
          <w:i/>
        </w:rPr>
      </w:pPr>
    </w:p>
    <w:p w14:paraId="61D61CF9" w14:textId="5ED7E23A" w:rsidR="00A7320A" w:rsidRDefault="00A7320A" w:rsidP="0054003C">
      <w:pPr>
        <w:spacing w:line="276" w:lineRule="auto"/>
        <w:rPr>
          <w:rFonts w:cs="Arial"/>
          <w:i/>
        </w:rPr>
      </w:pPr>
    </w:p>
    <w:p w14:paraId="11932347" w14:textId="77777777" w:rsidR="00A90BAF" w:rsidRDefault="00A90BAF" w:rsidP="0054003C">
      <w:pPr>
        <w:spacing w:line="276" w:lineRule="auto"/>
        <w:jc w:val="both"/>
        <w:rPr>
          <w:rFonts w:cs="Arial"/>
          <w:i/>
        </w:rPr>
      </w:pPr>
    </w:p>
    <w:p w14:paraId="4CDCE2D6" w14:textId="77777777" w:rsidR="00A90BAF" w:rsidRDefault="00A90BAF" w:rsidP="0054003C">
      <w:pPr>
        <w:spacing w:line="276" w:lineRule="auto"/>
        <w:jc w:val="both"/>
        <w:rPr>
          <w:rFonts w:cs="Arial"/>
          <w:i/>
        </w:rPr>
      </w:pPr>
    </w:p>
    <w:p w14:paraId="1B3426BE" w14:textId="0B9ACDFC" w:rsidR="001F0BA2" w:rsidRPr="001F0BA2" w:rsidRDefault="00D57EE7" w:rsidP="0054003C">
      <w:pPr>
        <w:spacing w:line="276" w:lineRule="auto"/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775F6" w14:textId="77777777" w:rsidR="005A21C7" w:rsidRDefault="005A21C7">
      <w:r>
        <w:separator/>
      </w:r>
    </w:p>
  </w:endnote>
  <w:endnote w:type="continuationSeparator" w:id="0">
    <w:p w14:paraId="5FB0C4C5" w14:textId="77777777" w:rsidR="005A21C7" w:rsidRDefault="005A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245AD" w14:textId="77777777" w:rsidR="005A21C7" w:rsidRDefault="005A21C7">
      <w:r>
        <w:separator/>
      </w:r>
    </w:p>
  </w:footnote>
  <w:footnote w:type="continuationSeparator" w:id="0">
    <w:p w14:paraId="06F69344" w14:textId="77777777" w:rsidR="005A21C7" w:rsidRDefault="005A2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C5F64"/>
    <w:multiLevelType w:val="hybridMultilevel"/>
    <w:tmpl w:val="E478821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205">
    <w:abstractNumId w:val="5"/>
  </w:num>
  <w:num w:numId="2" w16cid:durableId="202013852">
    <w:abstractNumId w:val="10"/>
  </w:num>
  <w:num w:numId="3" w16cid:durableId="1195969614">
    <w:abstractNumId w:val="4"/>
  </w:num>
  <w:num w:numId="4" w16cid:durableId="1927154724">
    <w:abstractNumId w:val="2"/>
  </w:num>
  <w:num w:numId="5" w16cid:durableId="258030548">
    <w:abstractNumId w:val="6"/>
  </w:num>
  <w:num w:numId="6" w16cid:durableId="1060439843">
    <w:abstractNumId w:val="0"/>
  </w:num>
  <w:num w:numId="7" w16cid:durableId="169413888">
    <w:abstractNumId w:val="14"/>
  </w:num>
  <w:num w:numId="8" w16cid:durableId="751585267">
    <w:abstractNumId w:val="11"/>
  </w:num>
  <w:num w:numId="9" w16cid:durableId="1467431467">
    <w:abstractNumId w:val="12"/>
  </w:num>
  <w:num w:numId="10" w16cid:durableId="305400330">
    <w:abstractNumId w:val="13"/>
  </w:num>
  <w:num w:numId="11" w16cid:durableId="79832453">
    <w:abstractNumId w:val="7"/>
  </w:num>
  <w:num w:numId="12" w16cid:durableId="764810162">
    <w:abstractNumId w:val="15"/>
  </w:num>
  <w:num w:numId="13" w16cid:durableId="1553076044">
    <w:abstractNumId w:val="3"/>
  </w:num>
  <w:num w:numId="14" w16cid:durableId="129977029">
    <w:abstractNumId w:val="16"/>
  </w:num>
  <w:num w:numId="15" w16cid:durableId="1822651895">
    <w:abstractNumId w:val="9"/>
  </w:num>
  <w:num w:numId="16" w16cid:durableId="1668439079">
    <w:abstractNumId w:val="8"/>
  </w:num>
  <w:num w:numId="17" w16cid:durableId="325670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64910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B6"/>
    <w:rsid w:val="00001218"/>
    <w:rsid w:val="00001847"/>
    <w:rsid w:val="0000513D"/>
    <w:rsid w:val="00005413"/>
    <w:rsid w:val="00011FBE"/>
    <w:rsid w:val="0001232A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4205B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85FB0"/>
    <w:rsid w:val="003B31CD"/>
    <w:rsid w:val="003B36FC"/>
    <w:rsid w:val="003C0B6A"/>
    <w:rsid w:val="003C23F9"/>
    <w:rsid w:val="003C485B"/>
    <w:rsid w:val="003D1272"/>
    <w:rsid w:val="003D6234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463A8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27C55"/>
    <w:rsid w:val="005316C0"/>
    <w:rsid w:val="00532AB8"/>
    <w:rsid w:val="005340E7"/>
    <w:rsid w:val="00537622"/>
    <w:rsid w:val="0054003C"/>
    <w:rsid w:val="00541702"/>
    <w:rsid w:val="005608A6"/>
    <w:rsid w:val="0056616D"/>
    <w:rsid w:val="005724B4"/>
    <w:rsid w:val="005753D9"/>
    <w:rsid w:val="00575B62"/>
    <w:rsid w:val="00582831"/>
    <w:rsid w:val="0058399F"/>
    <w:rsid w:val="00597EAF"/>
    <w:rsid w:val="005A1D1A"/>
    <w:rsid w:val="005A21C7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85DFC"/>
    <w:rsid w:val="006A1C3D"/>
    <w:rsid w:val="006B2A2B"/>
    <w:rsid w:val="006C01ED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3BF0"/>
    <w:rsid w:val="00847017"/>
    <w:rsid w:val="008515EB"/>
    <w:rsid w:val="00866BF8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4DEC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07706"/>
    <w:rsid w:val="00A10D16"/>
    <w:rsid w:val="00A13E54"/>
    <w:rsid w:val="00A1445A"/>
    <w:rsid w:val="00A1590A"/>
    <w:rsid w:val="00A22650"/>
    <w:rsid w:val="00A256B8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8E8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44B4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94055"/>
    <w:rsid w:val="00BA2C4A"/>
    <w:rsid w:val="00BB3939"/>
    <w:rsid w:val="00BC00ED"/>
    <w:rsid w:val="00BC2412"/>
    <w:rsid w:val="00BC29DD"/>
    <w:rsid w:val="00BD1D73"/>
    <w:rsid w:val="00BD4AEF"/>
    <w:rsid w:val="00BE655C"/>
    <w:rsid w:val="00BE6AEE"/>
    <w:rsid w:val="00BF21E6"/>
    <w:rsid w:val="00BF24B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0411"/>
    <w:rsid w:val="00C4245F"/>
    <w:rsid w:val="00C430CE"/>
    <w:rsid w:val="00C468BF"/>
    <w:rsid w:val="00C565DD"/>
    <w:rsid w:val="00C5660B"/>
    <w:rsid w:val="00C64A95"/>
    <w:rsid w:val="00C82B34"/>
    <w:rsid w:val="00C9531D"/>
    <w:rsid w:val="00C97729"/>
    <w:rsid w:val="00CA00D1"/>
    <w:rsid w:val="00CA22E7"/>
    <w:rsid w:val="00CA4B3E"/>
    <w:rsid w:val="00CB008E"/>
    <w:rsid w:val="00CB0D95"/>
    <w:rsid w:val="00CC21C8"/>
    <w:rsid w:val="00CD61B2"/>
    <w:rsid w:val="00CD636A"/>
    <w:rsid w:val="00CD7808"/>
    <w:rsid w:val="00CF12FC"/>
    <w:rsid w:val="00D0472F"/>
    <w:rsid w:val="00D05C1E"/>
    <w:rsid w:val="00D06278"/>
    <w:rsid w:val="00D2343D"/>
    <w:rsid w:val="00D278D4"/>
    <w:rsid w:val="00D27CE9"/>
    <w:rsid w:val="00D35294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5B33"/>
    <w:rsid w:val="00E676C3"/>
    <w:rsid w:val="00E71D75"/>
    <w:rsid w:val="00E72B6D"/>
    <w:rsid w:val="00E737C4"/>
    <w:rsid w:val="00E73E64"/>
    <w:rsid w:val="00E749F2"/>
    <w:rsid w:val="00E910DB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99B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42E4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5015F-DD09-44E7-A71C-4A980CB85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6B2F98-8B74-40DF-8D26-F53A879648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67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40</cp:revision>
  <cp:lastPrinted>2023-06-15T10:19:00Z</cp:lastPrinted>
  <dcterms:created xsi:type="dcterms:W3CDTF">2023-05-09T13:19:00Z</dcterms:created>
  <dcterms:modified xsi:type="dcterms:W3CDTF">2026-04-17T11:02:00Z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